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B8548" w14:textId="77777777"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4D3502EE" w14:textId="77777777"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05BE5455" w14:textId="77777777"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71B5FB9F" w14:textId="77777777" w:rsidR="00177998" w:rsidRDefault="00177998">
      <w:pPr>
        <w:framePr w:w="11630" w:h="732" w:hRule="exact" w:hSpace="187" w:wrap="around" w:vAnchor="page" w:hAnchor="page" w:x="298" w:y="851"/>
        <w:jc w:val="center"/>
      </w:pPr>
    </w:p>
    <w:p w14:paraId="6D82EC2F" w14:textId="77777777" w:rsidR="00177998" w:rsidRPr="00A87614" w:rsidRDefault="00D258CA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 w:rsidR="00177998"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4B5727">
        <w:rPr>
          <w:rFonts w:ascii="Times New Roman" w:hAnsi="Times New Roman"/>
          <w:smallCaps/>
          <w:noProof/>
          <w:sz w:val="20"/>
        </w:rPr>
        <w:t>29 December, 2017</w:t>
      </w:r>
      <w:r>
        <w:rPr>
          <w:rFonts w:ascii="Times New Roman" w:hAnsi="Times New Roman"/>
          <w:smallCaps/>
          <w:sz w:val="20"/>
        </w:rPr>
        <w:fldChar w:fldCharType="end"/>
      </w:r>
    </w:p>
    <w:p w14:paraId="52ABB6CB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20905CFE" w14:textId="77777777" w:rsidR="00CC53B6" w:rsidRDefault="00CC53B6" w:rsidP="007C7A69">
      <w:pPr>
        <w:jc w:val="both"/>
        <w:rPr>
          <w:rFonts w:ascii="Times New Roman" w:hAnsi="Times New Roman"/>
          <w:szCs w:val="24"/>
        </w:rPr>
      </w:pPr>
    </w:p>
    <w:p w14:paraId="5D4C4E8B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</w:p>
    <w:p w14:paraId="558D16DF" w14:textId="77777777" w:rsidR="00376E86" w:rsidRDefault="00376E86" w:rsidP="007C7A69">
      <w:pPr>
        <w:jc w:val="both"/>
        <w:rPr>
          <w:rFonts w:ascii="Times New Roman" w:hAnsi="Times New Roman"/>
          <w:szCs w:val="24"/>
        </w:rPr>
      </w:pPr>
    </w:p>
    <w:p w14:paraId="536E1545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Luis Hernandez</w:t>
      </w:r>
    </w:p>
    <w:p w14:paraId="4132CBB0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P.O. Box 991</w:t>
      </w:r>
    </w:p>
    <w:p w14:paraId="54BCEDB0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Kapaa, HI  96746</w:t>
      </w:r>
    </w:p>
    <w:p w14:paraId="6EF74F1A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</w:p>
    <w:p w14:paraId="20A2944E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Luis &amp; Angela:</w:t>
      </w:r>
    </w:p>
    <w:p w14:paraId="1820318E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</w:p>
    <w:p w14:paraId="0896166F" w14:textId="77777777" w:rsidR="00801816" w:rsidRDefault="00801816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Now that Luis has a current Mexico Passport, we can now continue the process of applying for the Immigrant Visa.  </w:t>
      </w:r>
    </w:p>
    <w:p w14:paraId="47BA17CC" w14:textId="77777777" w:rsidR="00801816" w:rsidRDefault="00801816" w:rsidP="007C7A69">
      <w:pPr>
        <w:jc w:val="both"/>
        <w:rPr>
          <w:rFonts w:ascii="Times New Roman" w:hAnsi="Times New Roman"/>
          <w:szCs w:val="24"/>
        </w:rPr>
      </w:pPr>
    </w:p>
    <w:p w14:paraId="16D2887A" w14:textId="00E7627D" w:rsidR="00024BF5" w:rsidRDefault="00801816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Can you please provide our office with the following documents?</w:t>
      </w:r>
    </w:p>
    <w:p w14:paraId="492FC467" w14:textId="77777777" w:rsidR="00801816" w:rsidRDefault="00801816" w:rsidP="007C7A69">
      <w:pPr>
        <w:jc w:val="both"/>
        <w:rPr>
          <w:rFonts w:ascii="Times New Roman" w:hAnsi="Times New Roman"/>
          <w:szCs w:val="24"/>
        </w:rPr>
      </w:pPr>
    </w:p>
    <w:p w14:paraId="488E79CF" w14:textId="4B0F0116" w:rsidR="00801816" w:rsidRDefault="00801816" w:rsidP="00801816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Income Tax Returns – 2014, 2015 &amp; 2016 – including W-2’</w:t>
      </w:r>
      <w:r w:rsidR="004B5727">
        <w:rPr>
          <w:rFonts w:ascii="Times New Roman" w:hAnsi="Times New Roman"/>
          <w:szCs w:val="24"/>
        </w:rPr>
        <w:t>s</w:t>
      </w:r>
      <w:r>
        <w:rPr>
          <w:rFonts w:ascii="Times New Roman" w:hAnsi="Times New Roman"/>
          <w:szCs w:val="24"/>
        </w:rPr>
        <w:t xml:space="preserve"> - Angela</w:t>
      </w:r>
    </w:p>
    <w:p w14:paraId="1AF3C566" w14:textId="5F86CAE3" w:rsidR="00801816" w:rsidRDefault="00801816" w:rsidP="00801816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Four (4) Passport Photos – Luis; Angela</w:t>
      </w:r>
    </w:p>
    <w:p w14:paraId="044B8BC7" w14:textId="77777777" w:rsidR="004B5727" w:rsidRDefault="004B5727" w:rsidP="004B5727">
      <w:pPr>
        <w:jc w:val="both"/>
        <w:rPr>
          <w:rFonts w:ascii="Times New Roman" w:hAnsi="Times New Roman"/>
          <w:szCs w:val="24"/>
        </w:rPr>
      </w:pPr>
    </w:p>
    <w:p w14:paraId="449DBFC5" w14:textId="08FE546D" w:rsidR="004B5727" w:rsidRDefault="004B5727" w:rsidP="004B5727">
      <w:pPr>
        <w:pStyle w:val="FootnoteText"/>
        <w:jc w:val="both"/>
        <w:rPr>
          <w:rFonts w:ascii="Times New Roman" w:hAnsi="Times New Roman"/>
          <w:sz w:val="24"/>
          <w:szCs w:val="24"/>
        </w:rPr>
      </w:pPr>
      <w:r w:rsidRPr="004B5727">
        <w:rPr>
          <w:rFonts w:ascii="Times New Roman" w:hAnsi="Times New Roman"/>
          <w:sz w:val="24"/>
          <w:szCs w:val="24"/>
        </w:rPr>
        <w:t xml:space="preserve">If Angela’s income does not meet the USCIS Poverty Guidelines, then you will need to obtain a co-financial sponsor.  You had used Steve Schmid and his wife in the past; I am not sure they are willing and/or able to co-sponsor at this time, but this is something that you should consider.  </w:t>
      </w:r>
      <w:r w:rsidR="00376E86">
        <w:rPr>
          <w:rFonts w:ascii="Times New Roman" w:hAnsi="Times New Roman"/>
          <w:sz w:val="24"/>
          <w:szCs w:val="24"/>
        </w:rPr>
        <w:t xml:space="preserve">We will need to obtain their 2014, 2015 &amp; 2016 income tax returns and complete Form I-864, Affidavit of Support and Form I-864A, Contract Between Sponsor &amp; Household Member.  </w:t>
      </w:r>
    </w:p>
    <w:p w14:paraId="1A855AEF" w14:textId="77777777" w:rsidR="00376E86" w:rsidRDefault="00376E86" w:rsidP="004B5727">
      <w:pPr>
        <w:pStyle w:val="FootnoteText"/>
        <w:jc w:val="both"/>
        <w:rPr>
          <w:rFonts w:ascii="Times New Roman" w:hAnsi="Times New Roman"/>
          <w:sz w:val="24"/>
          <w:szCs w:val="24"/>
        </w:rPr>
      </w:pPr>
    </w:p>
    <w:p w14:paraId="1FF985A8" w14:textId="10EC656E" w:rsidR="00376E86" w:rsidRPr="004B5727" w:rsidRDefault="00376E86" w:rsidP="004B5727">
      <w:pPr>
        <w:pStyle w:val="FootnoteTex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Let’s look at Angela’s income tax returns and then we can determine whether you need a co-financial sponsor.</w:t>
      </w:r>
      <w:bookmarkStart w:id="0" w:name="_GoBack"/>
      <w:bookmarkEnd w:id="0"/>
    </w:p>
    <w:p w14:paraId="6BB5C218" w14:textId="77777777" w:rsidR="00801816" w:rsidRPr="004B5727" w:rsidRDefault="00801816" w:rsidP="004B5727">
      <w:pPr>
        <w:jc w:val="both"/>
        <w:rPr>
          <w:rFonts w:ascii="Times New Roman" w:hAnsi="Times New Roman"/>
          <w:szCs w:val="24"/>
        </w:rPr>
      </w:pPr>
    </w:p>
    <w:p w14:paraId="6391DDB1" w14:textId="6DF2B2A7" w:rsidR="00801816" w:rsidRPr="004B5727" w:rsidRDefault="00801816" w:rsidP="004B5727">
      <w:pPr>
        <w:jc w:val="both"/>
        <w:rPr>
          <w:rFonts w:ascii="Times New Roman" w:hAnsi="Times New Roman"/>
          <w:szCs w:val="24"/>
        </w:rPr>
      </w:pPr>
      <w:r w:rsidRPr="004B5727">
        <w:rPr>
          <w:rFonts w:ascii="Times New Roman" w:hAnsi="Times New Roman"/>
          <w:szCs w:val="24"/>
        </w:rPr>
        <w:t>Thank you, Luis &amp; Angela; we hope you both are doing well.</w:t>
      </w:r>
    </w:p>
    <w:p w14:paraId="25CA7841" w14:textId="77777777" w:rsidR="00024BF5" w:rsidRPr="004B5727" w:rsidRDefault="00024BF5" w:rsidP="004B5727">
      <w:pPr>
        <w:jc w:val="both"/>
        <w:rPr>
          <w:rFonts w:ascii="Times New Roman" w:hAnsi="Times New Roman"/>
          <w:szCs w:val="24"/>
        </w:rPr>
      </w:pPr>
    </w:p>
    <w:p w14:paraId="63741779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14:paraId="77B57032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</w:p>
    <w:p w14:paraId="069E15F2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</w:p>
    <w:p w14:paraId="79BC880D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</w:p>
    <w:p w14:paraId="50BC6231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Phillips</w:t>
      </w:r>
    </w:p>
    <w:p w14:paraId="660FDB39" w14:textId="77777777" w:rsidR="00024BF5" w:rsidRDefault="00024BF5" w:rsidP="007C7A69">
      <w:pPr>
        <w:jc w:val="both"/>
        <w:rPr>
          <w:rFonts w:ascii="Times New Roman" w:hAnsi="Times New Roman"/>
          <w:szCs w:val="24"/>
        </w:rPr>
      </w:pPr>
    </w:p>
    <w:p w14:paraId="095A095B" w14:textId="19A98070" w:rsidR="00024BF5" w:rsidRPr="00024BF5" w:rsidRDefault="00024BF5" w:rsidP="007C7A69">
      <w:pPr>
        <w:jc w:val="both"/>
        <w:rPr>
          <w:rFonts w:ascii="Times New Roman" w:hAnsi="Times New Roman"/>
          <w:sz w:val="20"/>
        </w:rPr>
      </w:pPr>
    </w:p>
    <w:sectPr w:rsidR="00024BF5" w:rsidRPr="00024BF5" w:rsidSect="00344812">
      <w:footerReference w:type="default" r:id="rId7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05070A" w14:textId="77777777" w:rsidR="00CC74AF" w:rsidRDefault="00CC74AF">
      <w:r>
        <w:separator/>
      </w:r>
    </w:p>
  </w:endnote>
  <w:endnote w:type="continuationSeparator" w:id="0">
    <w:p w14:paraId="0DA66A4B" w14:textId="77777777" w:rsidR="00CC74AF" w:rsidRDefault="00CC7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AA991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</w:p>
  <w:p w14:paraId="4D87DA0B" w14:textId="77777777" w:rsidR="00A53D73" w:rsidRDefault="00535A69" w:rsidP="00B1416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701 Mille</w:t>
    </w:r>
    <w:r w:rsidR="00626345">
      <w:rPr>
        <w:rFonts w:ascii="Garamond" w:hAnsi="Garamond"/>
        <w:b/>
        <w:i/>
        <w:sz w:val="18"/>
      </w:rPr>
      <w:t>nium Tower</w:t>
    </w:r>
    <w:r w:rsidR="00177998">
      <w:rPr>
        <w:rFonts w:ascii="Garamond" w:hAnsi="Garamond"/>
        <w:b/>
        <w:i/>
        <w:sz w:val="18"/>
      </w:rPr>
      <w:t xml:space="preserve"> </w:t>
    </w:r>
    <w:r w:rsidR="00B14164">
      <w:rPr>
        <w:rFonts w:ascii="Garamond" w:hAnsi="Garamond"/>
        <w:b/>
        <w:i/>
        <w:sz w:val="18"/>
      </w:rPr>
      <w:t xml:space="preserve">   </w:t>
    </w:r>
    <w:r w:rsidR="00567FF2">
      <w:rPr>
        <w:rFonts w:ascii="Garamond" w:hAnsi="Garamond"/>
        <w:b/>
        <w:i/>
        <w:sz w:val="18"/>
      </w:rPr>
      <w:t>719 Second Avenue</w:t>
    </w:r>
  </w:p>
  <w:p w14:paraId="6FC4C4F0" w14:textId="77777777" w:rsidR="00177998" w:rsidRDefault="00626345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Seattle, Washington  98104</w:t>
    </w:r>
    <w:r w:rsidR="00177998">
      <w:rPr>
        <w:rFonts w:ascii="Garamond" w:hAnsi="Garamond"/>
        <w:b/>
        <w:i/>
        <w:sz w:val="18"/>
      </w:rPr>
      <w:t xml:space="preserve">   </w:t>
    </w:r>
  </w:p>
  <w:p w14:paraId="6AC42F6F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(voice)</w:t>
    </w:r>
    <w:r w:rsidR="00B14164">
      <w:rPr>
        <w:rFonts w:ascii="Garamond" w:hAnsi="Garamond"/>
        <w:b/>
        <w:i/>
        <w:sz w:val="18"/>
      </w:rPr>
      <w:t xml:space="preserve">   206.770.7215 (fax)</w:t>
    </w:r>
  </w:p>
  <w:p w14:paraId="035CA618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145CA86F" w14:textId="77777777" w:rsidR="00177998" w:rsidRDefault="00177998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14:paraId="41B66944" w14:textId="1B5895C9" w:rsidR="00177998" w:rsidRDefault="00024BF5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74351597" wp14:editId="744F2558">
              <wp:simplePos x="0" y="0"/>
              <wp:positionH relativeFrom="column">
                <wp:posOffset>-868045</wp:posOffset>
              </wp:positionH>
              <wp:positionV relativeFrom="page">
                <wp:posOffset>9418320</wp:posOffset>
              </wp:positionV>
              <wp:extent cx="1920240" cy="258445"/>
              <wp:effectExtent l="0" t="0" r="10160" b="0"/>
              <wp:wrapTight wrapText="bothSides">
                <wp:wrapPolygon edited="0">
                  <wp:start x="0" y="0"/>
                  <wp:lineTo x="0" y="19106"/>
                  <wp:lineTo x="21429" y="19106"/>
                  <wp:lineTo x="21429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8A346C" w14:textId="77777777" w:rsidR="00177998" w:rsidRDefault="00177998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 w:rsidR="00D258CA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 w:rsidR="00D258CA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376E86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 w:rsidR="00D258CA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14:paraId="5809E2BB" w14:textId="77777777" w:rsidR="00177998" w:rsidRDefault="00D258CA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 w:rsidR="00177998"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CC53B6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Letterhead.docx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14:paraId="0E4C156D" w14:textId="77777777" w:rsidR="00177998" w:rsidRDefault="00177998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351597"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" o:allowincell="f" stroked="f">
              <v:textbox>
                <w:txbxContent>
                  <w:p w14:paraId="338A346C" w14:textId="77777777" w:rsidR="00177998" w:rsidRDefault="00177998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 w:rsidR="00D258CA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 w:rsidR="00D258CA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376E86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 w:rsidR="00D258CA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14:paraId="5809E2BB" w14:textId="77777777" w:rsidR="00177998" w:rsidRDefault="00D258CA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 w:rsidR="00177998"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CC53B6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Letterhead.docx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14:paraId="0E4C156D" w14:textId="77777777" w:rsidR="00177998" w:rsidRDefault="00177998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177998">
      <w:rPr>
        <w:rFonts w:ascii="Garamond" w:hAnsi="Garamond"/>
        <w:b/>
        <w:smallCaps/>
        <w:sz w:val="14"/>
      </w:rPr>
      <w:t>Member: American Immigration Lawyers Association</w:t>
    </w:r>
  </w:p>
  <w:p w14:paraId="0DF11F5C" w14:textId="77777777" w:rsidR="00177998" w:rsidRDefault="001779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1C5FE" w14:textId="77777777" w:rsidR="00CC74AF" w:rsidRDefault="00CC74AF">
      <w:r>
        <w:separator/>
      </w:r>
    </w:p>
  </w:footnote>
  <w:footnote w:type="continuationSeparator" w:id="0">
    <w:p w14:paraId="68DB04A9" w14:textId="77777777" w:rsidR="00CC74AF" w:rsidRDefault="00CC7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71B67"/>
    <w:multiLevelType w:val="multilevel"/>
    <w:tmpl w:val="0054E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E36DC4"/>
    <w:multiLevelType w:val="hybridMultilevel"/>
    <w:tmpl w:val="A100F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4C5A56"/>
    <w:multiLevelType w:val="multilevel"/>
    <w:tmpl w:val="BB8C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printFractionalCharacterWidth/>
  <w:embedSystemFonts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345"/>
    <w:rsid w:val="00024BF5"/>
    <w:rsid w:val="000305AC"/>
    <w:rsid w:val="000A229B"/>
    <w:rsid w:val="00134E24"/>
    <w:rsid w:val="00177998"/>
    <w:rsid w:val="001A784D"/>
    <w:rsid w:val="001C1F65"/>
    <w:rsid w:val="001E173B"/>
    <w:rsid w:val="00276CF9"/>
    <w:rsid w:val="002D2C95"/>
    <w:rsid w:val="00344812"/>
    <w:rsid w:val="00376E86"/>
    <w:rsid w:val="00403CFA"/>
    <w:rsid w:val="004B5727"/>
    <w:rsid w:val="00515AE0"/>
    <w:rsid w:val="0052414F"/>
    <w:rsid w:val="00535A69"/>
    <w:rsid w:val="00554788"/>
    <w:rsid w:val="00567FF2"/>
    <w:rsid w:val="005B2CE4"/>
    <w:rsid w:val="00626345"/>
    <w:rsid w:val="006A48C8"/>
    <w:rsid w:val="006A6C50"/>
    <w:rsid w:val="006D289A"/>
    <w:rsid w:val="006D5983"/>
    <w:rsid w:val="007C05A7"/>
    <w:rsid w:val="007C7A69"/>
    <w:rsid w:val="00801816"/>
    <w:rsid w:val="008957EE"/>
    <w:rsid w:val="0095749E"/>
    <w:rsid w:val="00965A5D"/>
    <w:rsid w:val="009B1544"/>
    <w:rsid w:val="00A53D73"/>
    <w:rsid w:val="00A72BEF"/>
    <w:rsid w:val="00A87614"/>
    <w:rsid w:val="00A97A98"/>
    <w:rsid w:val="00AC599C"/>
    <w:rsid w:val="00B11FBE"/>
    <w:rsid w:val="00B14164"/>
    <w:rsid w:val="00B73792"/>
    <w:rsid w:val="00BC4979"/>
    <w:rsid w:val="00C328D8"/>
    <w:rsid w:val="00C44D79"/>
    <w:rsid w:val="00C604D3"/>
    <w:rsid w:val="00C97721"/>
    <w:rsid w:val="00CC53B6"/>
    <w:rsid w:val="00CC74AF"/>
    <w:rsid w:val="00D258CA"/>
    <w:rsid w:val="00D33870"/>
    <w:rsid w:val="00E408B2"/>
    <w:rsid w:val="00E553BA"/>
    <w:rsid w:val="00E73970"/>
    <w:rsid w:val="00F2602A"/>
    <w:rsid w:val="00F60784"/>
    <w:rsid w:val="00F86059"/>
    <w:rsid w:val="00F96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70528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character" w:customStyle="1" w:styleId="apple-converted-space">
    <w:name w:val="apple-converted-space"/>
    <w:basedOn w:val="DefaultParagraphFont"/>
    <w:rsid w:val="007C7A69"/>
  </w:style>
  <w:style w:type="paragraph" w:styleId="ListParagraph">
    <w:name w:val="List Paragraph"/>
    <w:basedOn w:val="Normal"/>
    <w:uiPriority w:val="34"/>
    <w:qFormat/>
    <w:rsid w:val="00801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2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4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5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3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9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8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I%20Law%20offi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 Law office.dotx</Template>
  <TotalTime>7</TotalTime>
  <Pages>1</Pages>
  <Words>165</Words>
  <Characters>945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Christine Ann Phillips</dc:creator>
  <cp:keywords/>
  <dc:description/>
  <cp:lastModifiedBy>Christine A. Phillips</cp:lastModifiedBy>
  <cp:revision>3</cp:revision>
  <cp:lastPrinted>2017-09-21T17:26:00Z</cp:lastPrinted>
  <dcterms:created xsi:type="dcterms:W3CDTF">2017-12-29T18:53:00Z</dcterms:created>
  <dcterms:modified xsi:type="dcterms:W3CDTF">2017-12-30T01:10:00Z</dcterms:modified>
</cp:coreProperties>
</file>